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79" w:rsidRPr="002857DD" w:rsidRDefault="001A2079" w:rsidP="001A2079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7-sinf uchun test savollari</w:t>
      </w:r>
    </w:p>
    <w:p w:rsidR="00A302CA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1.</w:t>
      </w:r>
      <w:r w:rsidR="009D77B3" w:rsidRPr="002857DD">
        <w:rPr>
          <w:b/>
          <w:bCs/>
          <w:i/>
          <w:iCs/>
          <w:sz w:val="28"/>
          <w:szCs w:val="28"/>
          <w:lang w:val="en-US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en-US"/>
        </w:rPr>
        <w:t>0 'rta Osiyoni alohida tabiiy geografik o 'Ika sifatida ajratishga asos bo 'ladigan nechta xususiyatlari bor?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A)   6.       B)7.      C)8.    D)10.</w:t>
      </w:r>
    </w:p>
    <w:p w:rsidR="004927FF" w:rsidRPr="002857DD" w:rsidRDefault="004927FF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302CA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2.</w:t>
      </w:r>
      <w:r w:rsidR="009D77B3" w:rsidRPr="002857DD">
        <w:rPr>
          <w:b/>
          <w:bCs/>
          <w:i/>
          <w:iCs/>
          <w:sz w:val="28"/>
          <w:szCs w:val="28"/>
          <w:lang w:val="en-US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en-US"/>
        </w:rPr>
        <w:t>0 'rta Osiyo geografiyasiga kim asos solgan?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A)  Abu Rayhon Beruniy. B)IbnSino C) Muhammad al-Xorazmiy. D) Erotosfen.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302CA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3.</w:t>
      </w:r>
      <w:r w:rsidR="009D77B3" w:rsidRPr="002857DD">
        <w:rPr>
          <w:b/>
          <w:bCs/>
          <w:i/>
          <w:iCs/>
          <w:sz w:val="28"/>
          <w:szCs w:val="28"/>
          <w:lang w:val="en-US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en-US"/>
        </w:rPr>
        <w:t>0 'rta Osiyo ekvator va bosh meredianga nisbatan qayerda joylashgan?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A)  Shimol va sharqda.  B) Janub va g 'arbia. </w:t>
      </w:r>
      <w:r w:rsidRPr="002857DD">
        <w:rPr>
          <w:b/>
          <w:bCs/>
          <w:i/>
          <w:iCs/>
          <w:sz w:val="28"/>
          <w:szCs w:val="28"/>
          <w:lang w:val="nb-NO"/>
        </w:rPr>
        <w:t>C) Shimol va g 'arbda.   D) Janub va sharqida.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 xml:space="preserve">4 </w:t>
      </w:r>
      <w:r w:rsidR="009D77B3" w:rsidRPr="002857DD">
        <w:rPr>
          <w:b/>
          <w:bCs/>
          <w:i/>
          <w:iCs/>
          <w:sz w:val="28"/>
          <w:szCs w:val="28"/>
          <w:lang w:val="nb-NO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nb-NO"/>
        </w:rPr>
        <w:t>O 'rta Osiyoning eng g 'arbiy chekka nuqtasini belgilang?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A)  Termiz shahri. B) Childutaron qishlog 'i. C) Tubqarag 'ay burni.D) Xabarsu dovoni.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</w:p>
    <w:p w:rsidR="009D77B3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5</w:t>
      </w:r>
      <w:r w:rsidR="00A80BE8" w:rsidRPr="002857DD">
        <w:rPr>
          <w:b/>
          <w:bCs/>
          <w:i/>
          <w:iCs/>
          <w:sz w:val="28"/>
          <w:szCs w:val="28"/>
          <w:lang w:val="nb-NO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nb-NO"/>
        </w:rPr>
        <w:t xml:space="preserve">.0 'rta Osiyodagi eng ko 'p sonli va eng yirik millat qaysi? </w:t>
      </w:r>
    </w:p>
    <w:p w:rsidR="000338EB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A)  Qozoqlar. B) Tojiklar. C)</w:t>
      </w:r>
      <w:r w:rsidR="000338EB" w:rsidRPr="002857DD">
        <w:rPr>
          <w:b/>
          <w:bCs/>
          <w:i/>
          <w:iCs/>
          <w:sz w:val="28"/>
          <w:szCs w:val="28"/>
          <w:lang w:val="nb-NO"/>
        </w:rPr>
        <w:t>O 'zbeklar. D) Ojrg 'izlar.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6</w:t>
      </w:r>
      <w:r w:rsidR="00A80BE8" w:rsidRPr="002857DD">
        <w:rPr>
          <w:b/>
          <w:bCs/>
          <w:i/>
          <w:iCs/>
          <w:sz w:val="28"/>
          <w:szCs w:val="28"/>
          <w:lang w:val="nb-NO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nb-NO"/>
        </w:rPr>
        <w:t>.0 'rta Osiyo va O 'zbekiston xaritalarini tuzishda qaysi andoza qo 'llaniladi?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A)   Konussimon andaza.   B) Azimutal andaza. C) Silindrsimon andaza.D) Teng burchakli andaza.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7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en-US"/>
        </w:rPr>
        <w:t>.0 'rta Osiyo o 'kasi shimoldan janubga va g 'arbdan, sharqqa qancha masofagacho 'zilgan?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A) 22</w:t>
      </w:r>
      <w:r w:rsidR="009D77B3" w:rsidRPr="002857DD">
        <w:rPr>
          <w:b/>
          <w:bCs/>
          <w:i/>
          <w:iCs/>
          <w:sz w:val="28"/>
          <w:szCs w:val="28"/>
          <w:lang w:val="en-US"/>
        </w:rPr>
        <w:t>00-2550 km B) 2200-2750 km     C</w:t>
      </w:r>
      <w:r w:rsidRPr="002857DD">
        <w:rPr>
          <w:b/>
          <w:bCs/>
          <w:i/>
          <w:iCs/>
          <w:sz w:val="28"/>
          <w:szCs w:val="28"/>
          <w:lang w:val="en-US"/>
        </w:rPr>
        <w:t>) 2400-2550 km</w:t>
      </w:r>
      <w:r w:rsidR="009D77B3" w:rsidRPr="002857DD">
        <w:rPr>
          <w:b/>
          <w:bCs/>
          <w:i/>
          <w:iCs/>
          <w:sz w:val="28"/>
          <w:szCs w:val="28"/>
          <w:lang w:val="en-US"/>
        </w:rPr>
        <w:t xml:space="preserve">      D</w:t>
      </w:r>
      <w:r w:rsidRPr="002857DD">
        <w:rPr>
          <w:b/>
          <w:bCs/>
          <w:i/>
          <w:iCs/>
          <w:sz w:val="28"/>
          <w:szCs w:val="28"/>
          <w:lang w:val="en-US"/>
        </w:rPr>
        <w:t>)2000-2200 km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8.</w:t>
      </w:r>
      <w:r w:rsidR="00A80BE8" w:rsidRPr="002857DD">
        <w:rPr>
          <w:b/>
          <w:bCs/>
          <w:i/>
          <w:iCs/>
          <w:sz w:val="28"/>
          <w:szCs w:val="28"/>
          <w:lang w:val="nb-NO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nb-NO"/>
        </w:rPr>
        <w:t xml:space="preserve"> "Atlas" atamasi fanga kim tamonidan kiritilgan?</w:t>
      </w: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A)  Eratosfen.  B) Magellan     QX.Kolumb  .D)Merkator.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</w:p>
    <w:p w:rsidR="000338EB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9.0 'rta Osiyo tabiati geologik tuzilisi, foydali qazilmalari, xo 'jaligi,tarixi haqida kim</w:t>
      </w:r>
      <w:r w:rsidR="00A80BE8" w:rsidRPr="002857DD">
        <w:rPr>
          <w:b/>
          <w:bCs/>
          <w:i/>
          <w:iCs/>
          <w:sz w:val="28"/>
          <w:szCs w:val="28"/>
          <w:lang w:val="nb-NO"/>
        </w:rPr>
        <w:t xml:space="preserve">juda qimmatli ma 'lumotla </w:t>
      </w:r>
      <w:r w:rsidRPr="002857DD">
        <w:rPr>
          <w:b/>
          <w:bCs/>
          <w:i/>
          <w:iCs/>
          <w:sz w:val="28"/>
          <w:szCs w:val="28"/>
          <w:lang w:val="nb-NO"/>
        </w:rPr>
        <w:t>qoldirgan?</w:t>
      </w:r>
    </w:p>
    <w:p w:rsidR="00A80BE8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A) Zahriddin Muhammad Bobur</w:t>
      </w:r>
      <w:r w:rsidR="000338EB" w:rsidRPr="002857DD">
        <w:rPr>
          <w:b/>
          <w:bCs/>
          <w:i/>
          <w:iCs/>
          <w:sz w:val="28"/>
          <w:szCs w:val="28"/>
          <w:lang w:val="en-US"/>
        </w:rPr>
        <w:t xml:space="preserve">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             </w:t>
      </w:r>
      <w:r w:rsidR="000338EB" w:rsidRPr="002857DD">
        <w:rPr>
          <w:b/>
          <w:bCs/>
          <w:i/>
          <w:iCs/>
          <w:sz w:val="28"/>
          <w:szCs w:val="28"/>
          <w:lang w:val="en-US"/>
        </w:rPr>
        <w:t>B) Abu Rayhon Beruniy</w:t>
      </w:r>
    </w:p>
    <w:p w:rsidR="000338EB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</w:t>
      </w:r>
      <w:r w:rsidR="000338EB" w:rsidRPr="002857DD">
        <w:rPr>
          <w:b/>
          <w:bCs/>
          <w:i/>
          <w:iCs/>
          <w:sz w:val="28"/>
          <w:szCs w:val="28"/>
          <w:lang w:val="en-US"/>
        </w:rPr>
        <w:t>C) A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bu Hasan Ali Ma 'sudiy.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                  </w:t>
      </w:r>
      <w:r w:rsidR="000338EB" w:rsidRPr="002857DD">
        <w:rPr>
          <w:b/>
          <w:bCs/>
          <w:i/>
          <w:iCs/>
          <w:sz w:val="28"/>
          <w:szCs w:val="28"/>
          <w:lang w:val="en-US"/>
        </w:rPr>
        <w:t xml:space="preserve"> D) Muhammad ibn Muso al- Xorazmiy.</w:t>
      </w:r>
    </w:p>
    <w:p w:rsidR="009D77B3" w:rsidRPr="002857DD" w:rsidRDefault="009D77B3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302CA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10.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 Miloddan awalgi YI-Y asrlarda O 'rta Osiyoda qanday davlatlar bo 'Igan?</w:t>
      </w:r>
    </w:p>
    <w:p w:rsidR="00A302CA" w:rsidRPr="002857DD" w:rsidRDefault="000338EB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A)  Sug 'd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iyona,Xorazm,Yunon.      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 B) Yunon,Baqtriya,Samoniylar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      </w:t>
      </w:r>
      <w:r w:rsidRPr="002857DD">
        <w:rPr>
          <w:b/>
          <w:bCs/>
          <w:i/>
          <w:iCs/>
          <w:sz w:val="28"/>
          <w:szCs w:val="28"/>
          <w:lang w:val="en-US"/>
        </w:rPr>
        <w:t>.C) Baqtriya,Marg 'iyona,Xorazm,Samoniylar.</w:t>
      </w:r>
    </w:p>
    <w:p w:rsidR="00A80BE8" w:rsidRPr="002857DD" w:rsidRDefault="000338E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D) Ashtarxoniylar, Baqtriya.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                     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 E) Sug 'diyona, Baqtriya, Xorazm, Marg </w:t>
      </w:r>
    </w:p>
    <w:p w:rsidR="001A2079" w:rsidRPr="002857DD" w:rsidRDefault="001A2079" w:rsidP="000338E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nb-NO"/>
        </w:rPr>
      </w:pPr>
    </w:p>
    <w:p w:rsidR="00C42EFB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1.0'zan deb ataluvchi chuqurlikdan oqayotgan doimiy suv oqimiga -- debataladi.</w:t>
      </w:r>
    </w:p>
    <w:p w:rsidR="00A80BE8" w:rsidRPr="002857DD" w:rsidRDefault="00A80BE8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 xml:space="preserve"> A) Suv ayirg'ich B) Daryo C) Daryo manbai D) Daryo mansabi E) Irmoq</w:t>
      </w:r>
    </w:p>
    <w:p w:rsidR="00C42EFB" w:rsidRPr="002857DD" w:rsidRDefault="00C42EFB" w:rsidP="00D364AF">
      <w:pPr>
        <w:widowControl w:val="0"/>
        <w:autoSpaceDE w:val="0"/>
        <w:autoSpaceDN w:val="0"/>
        <w:adjustRightInd w:val="0"/>
        <w:ind w:firstLine="72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2. Daryo vauning suv yig'iladigan joyi—   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— deb ataladi. A) Daryo havzasi B) Daryo irmog'i C) Daryo manbaiD) Daryo mansabi E) Daryo o'zani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nb-NO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nb-NO"/>
        </w:rPr>
        <w:t>3. O'rta Osiyoning eng sersuv daryosi qaysi?</w:t>
      </w:r>
      <w:r w:rsidR="00C42EFB" w:rsidRPr="002857DD">
        <w:rPr>
          <w:b/>
          <w:bCs/>
          <w:i/>
          <w:iCs/>
          <w:sz w:val="28"/>
          <w:szCs w:val="28"/>
          <w:lang w:val="nb-NO"/>
        </w:rPr>
        <w:t xml:space="preserve">               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A) Sirdaryo B) Hi C) Zarafshon D) Murg'ob E) Amudaryo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lastRenderedPageBreak/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4. O'rta Osiyodagi qaysi ko'l tektonik kol hisoblanadi?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         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A)Balxash B)Kaspiy QAydarko'l D) Issiqko'l E)Orol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5. Panj va Vaxsh daryolarining qo'shilishidan qaysi daryo hosil bo'ladi?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 A) Sangzor B) Zarafshon C) Amudaryo D) Tajan E) So'x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C42EFB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6. O'rta Osiyoning qaysi daryolari Qoraqum cho llaridan oqib o'tadi?</w:t>
      </w:r>
    </w:p>
    <w:p w:rsidR="00A80BE8" w:rsidRPr="002857DD" w:rsidRDefault="00A80BE8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A) Am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udaryo, Surxandaryo. Tajan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 B) Surxondaryo, Hi. NorinC) Am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udaryo, Tajan. Murg 'ob  D) Murg 'ob, Sirdaryo</w:t>
      </w:r>
      <w:r w:rsidRPr="002857DD">
        <w:rPr>
          <w:b/>
          <w:bCs/>
          <w:i/>
          <w:iCs/>
          <w:sz w:val="28"/>
          <w:szCs w:val="28"/>
          <w:lang w:val="en-US"/>
        </w:rPr>
        <w:t xml:space="preserve"> Amudaryo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E) Sirdaryo, Tajan,</w:t>
      </w:r>
      <w:r w:rsidRPr="002857DD">
        <w:rPr>
          <w:b/>
          <w:bCs/>
          <w:i/>
          <w:iCs/>
          <w:sz w:val="28"/>
          <w:szCs w:val="28"/>
          <w:lang w:val="en-US"/>
        </w:rPr>
        <w:t>Ili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7.  O'ria Osiyoning eng uzun daryosi qaysi?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          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A) Sirdaryo B) Amudaryo QMurg'ob D)Ili E) Chirchiq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A80BE8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 xml:space="preserve">8. Kattaqo "rg 'on va Quyimozor suv ombori qaysi daryoda bunyod etilgan? 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A)Sangzorda B)Murg'obda C)Sirdaryoda D) Zaraishonda E)Tajanda</w:t>
      </w:r>
    </w:p>
    <w:p w:rsidR="00C42EFB" w:rsidRPr="002857DD" w:rsidRDefault="00C42EFB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C42EFB" w:rsidRPr="002857DD" w:rsidRDefault="001A2079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1</w:t>
      </w:r>
      <w:r w:rsidR="00A80BE8" w:rsidRPr="002857DD">
        <w:rPr>
          <w:b/>
          <w:bCs/>
          <w:i/>
          <w:iCs/>
          <w:sz w:val="28"/>
          <w:szCs w:val="28"/>
          <w:lang w:val="en-US"/>
        </w:rPr>
        <w:t>9. O'rta Osiyodagi eng katta suv omborlari guruhini belgilang.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                       </w:t>
      </w:r>
    </w:p>
    <w:p w:rsidR="00A80BE8" w:rsidRPr="002857DD" w:rsidRDefault="00A80BE8" w:rsidP="00A80BE8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A) Qopchig'ay, TOM ?g "u!. Qayrtxjqinn. Toshkent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             </w:t>
      </w:r>
      <w:r w:rsidRPr="002857DD">
        <w:rPr>
          <w:b/>
          <w:bCs/>
          <w:i/>
          <w:iCs/>
          <w:sz w:val="28"/>
          <w:szCs w:val="28"/>
          <w:lang w:val="en-US"/>
        </w:rPr>
        <w:t>B) Buxtanna, Qopchig'ay. To'xtag 'ul, Tuyamo'yin, Chordara. Qoraqqum</w:t>
      </w:r>
    </w:p>
    <w:p w:rsidR="00C42EFB" w:rsidRPr="002857DD" w:rsidRDefault="00A80BE8" w:rsidP="00C42EF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C) Buxtarma, Qopchig'ay, To'xtag 'ui, Norak. Chimqo'rg'on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 xml:space="preserve">                    </w:t>
      </w:r>
      <w:r w:rsidR="00D364AF" w:rsidRPr="002857DD">
        <w:rPr>
          <w:b/>
          <w:bCs/>
          <w:i/>
          <w:iCs/>
          <w:sz w:val="28"/>
          <w:szCs w:val="28"/>
          <w:lang w:val="en-US"/>
        </w:rPr>
        <w:t>D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) Chimqo 'rg 'on, Buxtarma, Qopchig 'ay, Toshkent</w:t>
      </w:r>
    </w:p>
    <w:p w:rsidR="00D364AF" w:rsidRPr="002857DD" w:rsidRDefault="00D364AF" w:rsidP="00C42EF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C42EFB" w:rsidRPr="002857DD" w:rsidRDefault="001A2079" w:rsidP="00C42EFB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 w:rsidRPr="002857DD">
        <w:rPr>
          <w:b/>
          <w:bCs/>
          <w:i/>
          <w:iCs/>
          <w:sz w:val="28"/>
          <w:szCs w:val="28"/>
          <w:lang w:val="en-US"/>
        </w:rPr>
        <w:t>2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0. Hi daryosi o'z suvini qaysi ko'lga quyadi?</w:t>
      </w:r>
      <w:r w:rsidR="00D364AF" w:rsidRPr="002857DD">
        <w:rPr>
          <w:b/>
          <w:bCs/>
          <w:i/>
          <w:iCs/>
          <w:sz w:val="28"/>
          <w:szCs w:val="28"/>
          <w:lang w:val="en-US"/>
        </w:rPr>
        <w:t xml:space="preserve">                          </w:t>
      </w:r>
      <w:r w:rsidR="00C42EFB" w:rsidRPr="002857DD">
        <w:rPr>
          <w:b/>
          <w:bCs/>
          <w:i/>
          <w:iCs/>
          <w:sz w:val="28"/>
          <w:szCs w:val="28"/>
          <w:lang w:val="en-US"/>
        </w:rPr>
        <w:t>A)Orolga B)Zaysanga QBalxashga D) Issiqko'lga E) Aydarko'lga</w:t>
      </w:r>
    </w:p>
    <w:p w:rsidR="001A2079" w:rsidRDefault="001A2079" w:rsidP="00C42EFB">
      <w:pPr>
        <w:widowControl w:val="0"/>
        <w:autoSpaceDE w:val="0"/>
        <w:autoSpaceDN w:val="0"/>
        <w:adjustRightInd w:val="0"/>
        <w:rPr>
          <w:b/>
          <w:bCs/>
          <w:i/>
          <w:iCs/>
          <w:sz w:val="26"/>
          <w:szCs w:val="26"/>
          <w:lang w:val="nb-NO"/>
        </w:rPr>
      </w:pPr>
    </w:p>
    <w:p w:rsidR="001A2079" w:rsidRDefault="001A2079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18"/>
          <w:szCs w:val="18"/>
          <w:lang w:val="en-US"/>
        </w:rPr>
      </w:pPr>
    </w:p>
    <w:p w:rsidR="001A2079" w:rsidRDefault="001A2079" w:rsidP="001A2079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18"/>
          <w:szCs w:val="18"/>
          <w:lang w:val="en-US"/>
        </w:rPr>
      </w:pPr>
    </w:p>
    <w:p w:rsidR="001A2079" w:rsidRPr="001A2079" w:rsidRDefault="001A2079" w:rsidP="001A2079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lang w:val="en-US"/>
        </w:rPr>
      </w:pPr>
      <w:r w:rsidRPr="001A2079">
        <w:rPr>
          <w:b/>
          <w:bCs/>
          <w:i/>
          <w:iCs/>
          <w:sz w:val="28"/>
          <w:szCs w:val="28"/>
          <w:lang w:val="en-US"/>
        </w:rPr>
        <w:t>Yopiq test savollari</w:t>
      </w:r>
    </w:p>
    <w:p w:rsidR="001A2079" w:rsidRPr="001A2079" w:rsidRDefault="001A2079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</w:p>
    <w:p w:rsidR="001A2079" w:rsidRPr="001A2079" w:rsidRDefault="002857DD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>2</w:t>
      </w:r>
      <w:r w:rsidR="001A2079" w:rsidRPr="001A2079">
        <w:rPr>
          <w:b/>
          <w:bCs/>
          <w:i/>
          <w:iCs/>
          <w:sz w:val="28"/>
          <w:szCs w:val="28"/>
          <w:lang w:val="en-US"/>
        </w:rPr>
        <w:t xml:space="preserve">1.   Uzoq vaqt hisoblab boriladigan sa 'na tizimiga                        deyiladi. </w:t>
      </w:r>
    </w:p>
    <w:p w:rsidR="001A2079" w:rsidRPr="001A2079" w:rsidRDefault="002857DD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>2</w:t>
      </w:r>
      <w:r w:rsidR="001A2079" w:rsidRPr="001A2079">
        <w:rPr>
          <w:b/>
          <w:bCs/>
          <w:i/>
          <w:iCs/>
          <w:sz w:val="28"/>
          <w:szCs w:val="28"/>
          <w:lang w:val="en-US"/>
        </w:rPr>
        <w:t>2.   Yer po 'stining hosil bo 'lishi va o 'zgarib hozirgi holatga kel0guncha ketganvaqt                  deyiladi.</w:t>
      </w:r>
    </w:p>
    <w:p w:rsidR="001A2079" w:rsidRPr="001A2079" w:rsidRDefault="002857DD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>2</w:t>
      </w:r>
      <w:r w:rsidR="001A2079" w:rsidRPr="001A2079">
        <w:rPr>
          <w:b/>
          <w:bCs/>
          <w:i/>
          <w:iCs/>
          <w:sz w:val="28"/>
          <w:szCs w:val="28"/>
          <w:lang w:val="en-US"/>
        </w:rPr>
        <w:t>3. Toshkentda oxirgi kuchli zilzila—           —yilda bo 'Igan.</w:t>
      </w:r>
    </w:p>
    <w:p w:rsidR="001A2079" w:rsidRPr="001A2079" w:rsidRDefault="002857DD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>2</w:t>
      </w:r>
      <w:r w:rsidR="001A2079" w:rsidRPr="001A2079">
        <w:rPr>
          <w:b/>
          <w:bCs/>
          <w:i/>
          <w:iCs/>
          <w:sz w:val="28"/>
          <w:szCs w:val="28"/>
          <w:lang w:val="en-US"/>
        </w:rPr>
        <w:t>4. Qoraqum va Qizilqum cho 'llarida relyef hosil qiluvchi asosiy omillar——hisoblanadi</w:t>
      </w:r>
    </w:p>
    <w:p w:rsidR="001A2079" w:rsidRPr="001A2079" w:rsidRDefault="002857DD" w:rsidP="001A2079">
      <w:pPr>
        <w:widowControl w:val="0"/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>2</w:t>
      </w:r>
      <w:r w:rsidR="001A2079" w:rsidRPr="001A2079">
        <w:rPr>
          <w:b/>
          <w:bCs/>
          <w:i/>
          <w:iCs/>
          <w:sz w:val="28"/>
          <w:szCs w:val="28"/>
          <w:lang w:val="en-US"/>
        </w:rPr>
        <w:t xml:space="preserve">5. Quyoshdan yer betiga bevosita etib keladigan radiatsiya—               — radiatsiya      deyiladi. </w:t>
      </w:r>
    </w:p>
    <w:p w:rsidR="001A2079" w:rsidRPr="00D364AF" w:rsidRDefault="001A2079" w:rsidP="00C42EFB">
      <w:pPr>
        <w:widowControl w:val="0"/>
        <w:autoSpaceDE w:val="0"/>
        <w:autoSpaceDN w:val="0"/>
        <w:adjustRightInd w:val="0"/>
        <w:rPr>
          <w:b/>
          <w:bCs/>
          <w:i/>
          <w:iCs/>
          <w:sz w:val="18"/>
          <w:szCs w:val="18"/>
          <w:lang w:val="en-US"/>
        </w:rPr>
      </w:pPr>
    </w:p>
    <w:sectPr w:rsidR="001A2079" w:rsidRPr="00D364AF" w:rsidSect="00EB2202">
      <w:type w:val="continuous"/>
      <w:pgSz w:w="11909" w:h="16834"/>
      <w:pgMar w:top="851" w:right="425" w:bottom="425" w:left="1134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0B9" w:rsidRDefault="004750B9" w:rsidP="001A2079">
      <w:r>
        <w:separator/>
      </w:r>
    </w:p>
  </w:endnote>
  <w:endnote w:type="continuationSeparator" w:id="1">
    <w:p w:rsidR="004750B9" w:rsidRDefault="004750B9" w:rsidP="001A20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0B9" w:rsidRDefault="004750B9" w:rsidP="001A2079">
      <w:r>
        <w:separator/>
      </w:r>
    </w:p>
  </w:footnote>
  <w:footnote w:type="continuationSeparator" w:id="1">
    <w:p w:rsidR="004750B9" w:rsidRDefault="004750B9" w:rsidP="001A20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750B9"/>
    <w:rsid w:val="000338EB"/>
    <w:rsid w:val="001A2079"/>
    <w:rsid w:val="002857DD"/>
    <w:rsid w:val="002D0911"/>
    <w:rsid w:val="003D7BD4"/>
    <w:rsid w:val="00405FE7"/>
    <w:rsid w:val="004750B9"/>
    <w:rsid w:val="004927FF"/>
    <w:rsid w:val="004A69F6"/>
    <w:rsid w:val="009D77B3"/>
    <w:rsid w:val="00A302CA"/>
    <w:rsid w:val="00A80BE8"/>
    <w:rsid w:val="00B17F20"/>
    <w:rsid w:val="00C42EFB"/>
    <w:rsid w:val="00CC0453"/>
    <w:rsid w:val="00D364AF"/>
    <w:rsid w:val="00D76FB4"/>
    <w:rsid w:val="00EB2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20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2079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1A20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20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eTrOLIK\dokument&#1067;\Referat%20DJ%20DONYOR\-TESTLAR\Geografiya%20fanidan%20test%20savollari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Geografiya fanidan test savollari.dot</Template>
  <TotalTime>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7- sinf O'rta Osiyo va O'zbekiston tabiiy geografiyasi o'quv fanidan mavzuiy rejalashdrish          (haftasiga 2 soatdan jami 68 soat)</vt:lpstr>
    </vt:vector>
  </TitlesOfParts>
  <Company>School Goes Digital</Company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 sinf O'rta Osiyo va O'zbekiston tabiiy geografiyasi o'quv fanidan mavzuiy rejalashdrish          (haftasiga 2 soatdan jami 68 soat)</dc:title>
  <dc:subject/>
  <dc:creator>Admin</dc:creator>
  <cp:keywords/>
  <dc:description/>
  <cp:lastModifiedBy>Admin</cp:lastModifiedBy>
  <cp:revision>1</cp:revision>
  <cp:lastPrinted>2010-11-25T09:43:00Z</cp:lastPrinted>
  <dcterms:created xsi:type="dcterms:W3CDTF">2011-04-19T10:34:00Z</dcterms:created>
  <dcterms:modified xsi:type="dcterms:W3CDTF">2011-04-19T10:34:00Z</dcterms:modified>
</cp:coreProperties>
</file>